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919D9A" w14:textId="77777777" w:rsidR="007205AA" w:rsidRDefault="007205AA" w:rsidP="007205A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CLAYDYCH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fl.1478)</w:t>
      </w:r>
    </w:p>
    <w:p w14:paraId="43580578" w14:textId="77777777" w:rsidR="007205AA" w:rsidRDefault="007205AA" w:rsidP="007205A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2D6B558" w14:textId="77777777" w:rsidR="007205AA" w:rsidRDefault="007205AA" w:rsidP="007205A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1F7C843" w14:textId="77777777" w:rsidR="007205AA" w:rsidRDefault="007205AA" w:rsidP="007205A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Feb.1478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witness when Robert Rede(q.v.) gave all his lands and </w:t>
      </w:r>
      <w:proofErr w:type="gramStart"/>
      <w:r>
        <w:rPr>
          <w:rFonts w:ascii="Times New Roman" w:hAnsi="Times New Roman" w:cs="Times New Roman"/>
          <w:sz w:val="24"/>
          <w:szCs w:val="24"/>
        </w:rPr>
        <w:t>tenements</w:t>
      </w:r>
      <w:proofErr w:type="gramEnd"/>
    </w:p>
    <w:p w14:paraId="39CA7D45" w14:textId="77777777" w:rsidR="007205AA" w:rsidRDefault="007205AA" w:rsidP="007205A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 Kent to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Pende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London, draper(q.v.).</w:t>
      </w:r>
    </w:p>
    <w:p w14:paraId="28348C1F" w14:textId="77777777" w:rsidR="007205AA" w:rsidRDefault="007205AA" w:rsidP="007205A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C.C.R. 1476-85 p.91)</w:t>
      </w:r>
    </w:p>
    <w:p w14:paraId="02F042C1" w14:textId="77777777" w:rsidR="007205AA" w:rsidRDefault="007205AA" w:rsidP="007205A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63D9026" w14:textId="77777777" w:rsidR="007205AA" w:rsidRDefault="007205AA" w:rsidP="007205A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2CFD7D4" w14:textId="77777777" w:rsidR="007205AA" w:rsidRDefault="007205AA" w:rsidP="007205A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April 2021</w:t>
      </w:r>
    </w:p>
    <w:p w14:paraId="26A6331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CD537B" w14:textId="77777777" w:rsidR="007205AA" w:rsidRDefault="007205AA" w:rsidP="009139A6">
      <w:r>
        <w:separator/>
      </w:r>
    </w:p>
  </w:endnote>
  <w:endnote w:type="continuationSeparator" w:id="0">
    <w:p w14:paraId="205D7156" w14:textId="77777777" w:rsidR="007205AA" w:rsidRDefault="007205A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1DF88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92B5F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66E80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024BF3" w14:textId="77777777" w:rsidR="007205AA" w:rsidRDefault="007205AA" w:rsidP="009139A6">
      <w:r>
        <w:separator/>
      </w:r>
    </w:p>
  </w:footnote>
  <w:footnote w:type="continuationSeparator" w:id="0">
    <w:p w14:paraId="0CCDAC7D" w14:textId="77777777" w:rsidR="007205AA" w:rsidRDefault="007205A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6585C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E9D05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EB758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05AA"/>
    <w:rsid w:val="000666E0"/>
    <w:rsid w:val="002510B7"/>
    <w:rsid w:val="005C130B"/>
    <w:rsid w:val="007205AA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ADACB8"/>
  <w15:chartTrackingRefBased/>
  <w15:docId w15:val="{C162BB05-6126-4402-9984-0DB1D0DBB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2021-04-12T09:39:00Z</dcterms:created>
  <dcterms:modified xsi:type="dcterms:W3CDTF">2021-04-12T09:40:00Z</dcterms:modified>
</cp:coreProperties>
</file>